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1B" w:rsidRDefault="006B6E1B" w:rsidP="00A93E3B">
      <w:pPr>
        <w:ind w:left="5954" w:right="-567"/>
      </w:pPr>
      <w:r>
        <w:t>Приложение 4</w:t>
      </w:r>
      <w:r w:rsidRPr="00F04331">
        <w:t xml:space="preserve"> </w:t>
      </w:r>
      <w:r>
        <w:t xml:space="preserve">к решению </w:t>
      </w:r>
    </w:p>
    <w:p w:rsidR="006B6E1B" w:rsidRDefault="006B6E1B" w:rsidP="00A93E3B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r>
        <w:t xml:space="preserve">обрания Озинского муниципального района </w:t>
      </w:r>
    </w:p>
    <w:p w:rsidR="006B6E1B" w:rsidRDefault="006B6E1B" w:rsidP="00A93E3B">
      <w:pPr>
        <w:ind w:left="5954" w:right="-567"/>
      </w:pPr>
      <w:r>
        <w:t>Саратовской области</w:t>
      </w:r>
    </w:p>
    <w:p w:rsidR="006B6E1B" w:rsidRDefault="006B6E1B" w:rsidP="00A93E3B">
      <w:pPr>
        <w:ind w:left="5954" w:right="-567"/>
      </w:pPr>
      <w:r>
        <w:t>от 29 февраля 2016 года № 319</w:t>
      </w:r>
    </w:p>
    <w:p w:rsidR="006B6E1B" w:rsidRPr="00830FEA" w:rsidRDefault="006B6E1B" w:rsidP="00A93E3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</w:rPr>
      </w:pPr>
      <w:r w:rsidRPr="00830FEA">
        <w:rPr>
          <w:rFonts w:ascii="Times New Roman CYR" w:hAnsi="Times New Roman CYR"/>
        </w:rPr>
        <w:t xml:space="preserve">(Приложение </w:t>
      </w:r>
      <w:r>
        <w:rPr>
          <w:rFonts w:ascii="Times New Roman CYR" w:hAnsi="Times New Roman CYR"/>
        </w:rPr>
        <w:t>8</w:t>
      </w:r>
      <w:r w:rsidRPr="00830FEA">
        <w:rPr>
          <w:rFonts w:ascii="Times New Roman CYR" w:hAnsi="Times New Roman CYR"/>
        </w:rPr>
        <w:t xml:space="preserve"> к решению</w:t>
      </w:r>
    </w:p>
    <w:p w:rsidR="006B6E1B" w:rsidRPr="00830FEA" w:rsidRDefault="006B6E1B" w:rsidP="00A93E3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</w:rPr>
      </w:pPr>
      <w:r w:rsidRPr="00830FEA">
        <w:rPr>
          <w:rFonts w:ascii="Times New Roman CYR" w:hAnsi="Times New Roman CYR"/>
        </w:rPr>
        <w:t xml:space="preserve">районного Собрания </w:t>
      </w:r>
    </w:p>
    <w:p w:rsidR="006B6E1B" w:rsidRPr="00830FEA" w:rsidRDefault="006B6E1B" w:rsidP="00A93E3B">
      <w:pPr>
        <w:ind w:left="5954" w:right="-567"/>
      </w:pPr>
      <w:r w:rsidRPr="00830FEA">
        <w:t>от 22 декабря 2015 года № 303)</w:t>
      </w:r>
    </w:p>
    <w:p w:rsidR="006B6E1B" w:rsidRPr="00993271" w:rsidRDefault="006B6E1B" w:rsidP="00A93E3B"/>
    <w:p w:rsidR="006B6E1B" w:rsidRPr="00993271" w:rsidRDefault="006B6E1B" w:rsidP="00A93E3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6B6E1B" w:rsidRPr="00993271" w:rsidRDefault="006B6E1B" w:rsidP="00A93E3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6B6E1B" w:rsidRPr="00993271" w:rsidRDefault="006B6E1B" w:rsidP="00A93E3B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0"/>
        <w:gridCol w:w="480"/>
        <w:gridCol w:w="360"/>
        <w:gridCol w:w="415"/>
        <w:gridCol w:w="65"/>
        <w:gridCol w:w="120"/>
        <w:gridCol w:w="360"/>
        <w:gridCol w:w="63"/>
        <w:gridCol w:w="177"/>
        <w:gridCol w:w="480"/>
        <w:gridCol w:w="1080"/>
        <w:gridCol w:w="480"/>
        <w:gridCol w:w="291"/>
        <w:gridCol w:w="685"/>
        <w:gridCol w:w="28"/>
        <w:gridCol w:w="1052"/>
      </w:tblGrid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Наименование главных </w:t>
            </w:r>
            <w:bookmarkStart w:id="0" w:name="_GoBack"/>
            <w:bookmarkEnd w:id="0"/>
            <w:r w:rsidRPr="0057473E">
              <w:rPr>
                <w:sz w:val="20"/>
                <w:szCs w:val="20"/>
              </w:rPr>
              <w:t>распорядителей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31288,3</w:t>
            </w:r>
          </w:p>
        </w:tc>
      </w:tr>
      <w:tr w:rsidR="006B6E1B" w:rsidRPr="0057473E" w:rsidTr="009A11C9">
        <w:trPr>
          <w:trHeight w:val="197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2D4598" w:rsidRDefault="006B6E1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27094,7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25013,1</w:t>
            </w:r>
          </w:p>
        </w:tc>
      </w:tr>
      <w:tr w:rsidR="006B6E1B" w:rsidRPr="0057473E" w:rsidTr="009A11C9">
        <w:trPr>
          <w:trHeight w:val="464"/>
        </w:trPr>
        <w:tc>
          <w:tcPr>
            <w:tcW w:w="4800" w:type="dxa"/>
            <w:gridSpan w:val="2"/>
          </w:tcPr>
          <w:p w:rsidR="006B6E1B" w:rsidRPr="002D4598" w:rsidRDefault="006B6E1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E9306C" w:rsidRDefault="006B6E1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 w:rsidRPr="00B35BB1">
              <w:rPr>
                <w:sz w:val="20"/>
                <w:szCs w:val="20"/>
              </w:rPr>
              <w:t>24932,5</w:t>
            </w:r>
          </w:p>
        </w:tc>
      </w:tr>
      <w:tr w:rsidR="006B6E1B" w:rsidRPr="0057473E" w:rsidTr="009A11C9">
        <w:trPr>
          <w:trHeight w:val="464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E9306C" w:rsidRDefault="006B6E1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5901,7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2D4598" w:rsidRDefault="006B6E1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2D4598" w:rsidRDefault="006B6E1B" w:rsidP="007952CC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D71F86" w:rsidRDefault="006B6E1B" w:rsidP="007952CC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2081,6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2D4598" w:rsidRDefault="006B6E1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6B6E1B" w:rsidRPr="0057473E" w:rsidTr="009A11C9">
        <w:trPr>
          <w:trHeight w:val="1345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Контрольно-счетная комиссия Озинского муниципального района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8496,6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37A3D" w:rsidRDefault="006B6E1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37A3D" w:rsidRDefault="006B6E1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6B6E1B" w:rsidRPr="0057473E" w:rsidTr="009A11C9">
        <w:trPr>
          <w:trHeight w:val="1225"/>
        </w:trPr>
        <w:tc>
          <w:tcPr>
            <w:tcW w:w="4800" w:type="dxa"/>
            <w:gridSpan w:val="2"/>
          </w:tcPr>
          <w:p w:rsidR="006B6E1B" w:rsidRPr="00137A3D" w:rsidRDefault="006B6E1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37A3D" w:rsidRDefault="006B6E1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6B6E1B" w:rsidRPr="0057473E" w:rsidTr="009A11C9">
        <w:trPr>
          <w:trHeight w:val="519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B6E1B" w:rsidRPr="0057473E" w:rsidTr="009A11C9">
        <w:trPr>
          <w:trHeight w:val="559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123C89" w:rsidRDefault="006B6E1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75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57" w:type="dxa"/>
            <w:gridSpan w:val="2"/>
          </w:tcPr>
          <w:p w:rsidR="006B6E1B" w:rsidRPr="00123C89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3731,5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722D55" w:rsidRDefault="006B6E1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722D55" w:rsidRDefault="006B6E1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722D55" w:rsidRDefault="006B6E1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6B6E1B" w:rsidRPr="00722D55" w:rsidRDefault="006B6E1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1052" w:type="dxa"/>
          </w:tcPr>
          <w:p w:rsidR="006B6E1B" w:rsidRPr="00722D55" w:rsidRDefault="006B6E1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rPr>
          <w:trHeight w:val="391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AC024E" w:rsidRDefault="006B6E1B" w:rsidP="007952C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35650,2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16067,8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10475,9</w:t>
            </w:r>
          </w:p>
        </w:tc>
      </w:tr>
      <w:tr w:rsidR="006B6E1B" w:rsidRPr="000B4290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0B4290" w:rsidRDefault="006B6E1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6B6E1B" w:rsidRPr="00211A21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8378,9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8328,9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4111E0" w:rsidRDefault="006B6E1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4111E0" w:rsidRDefault="006B6E1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008AD" w:rsidRDefault="006B6E1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8F1918" w:rsidRDefault="006B6E1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8F1918" w:rsidRDefault="006B6E1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8F1918" w:rsidRDefault="006B6E1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8F1918" w:rsidRDefault="006B6E1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4E58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654E58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A320A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A320A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4111E0" w:rsidRDefault="006B6E1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5591,9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Озинского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637B7C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75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775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  <w:vAlign w:val="bottom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  <w:vAlign w:val="bottom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  <w:vAlign w:val="bottom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657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52071" w:rsidRDefault="006B6E1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rPr>
          <w:trHeight w:val="659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rPr>
          <w:trHeight w:val="351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rPr>
          <w:trHeight w:val="351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14403,4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E336A8" w:rsidRDefault="006B6E1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E336A8" w:rsidRDefault="006B6E1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E336A8" w:rsidRDefault="006B6E1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E336A8" w:rsidRDefault="006B6E1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E336A8" w:rsidRDefault="006B6E1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14061,6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4914,4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6B3CA9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6B6E1B" w:rsidRPr="0057473E" w:rsidRDefault="006B6E1B" w:rsidP="00795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6B3CA9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6B3CA9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Pr="006B3CA9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Pr="006B3CA9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Pr="00C673B5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007266" w:rsidRDefault="006B6E1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007266" w:rsidRDefault="006B6E1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Муниципальная программа " Развитие малого и среднего предпринимательства в Озинском муниципальном районе 2016</w:t>
            </w:r>
            <w:r>
              <w:rPr>
                <w:sz w:val="20"/>
                <w:szCs w:val="20"/>
              </w:rPr>
              <w:t>-2018</w:t>
            </w:r>
            <w:r w:rsidRPr="000072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007266">
              <w:rPr>
                <w:sz w:val="20"/>
                <w:szCs w:val="20"/>
              </w:rPr>
              <w:t>г."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007266" w:rsidRDefault="006B6E1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007266" w:rsidRDefault="006B6E1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Pr="00007266" w:rsidRDefault="006B6E1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B6E1B" w:rsidRPr="0057473E" w:rsidTr="009A11C9">
        <w:trPr>
          <w:trHeight w:val="83"/>
        </w:trPr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6B6E1B" w:rsidRPr="005F40AD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6B6E1B" w:rsidRPr="00FA7EC7" w:rsidRDefault="006B6E1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6B6E1B" w:rsidRPr="00FA7EC7" w:rsidRDefault="006B6E1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6B6E1B" w:rsidRPr="00FA7EC7" w:rsidRDefault="006B6E1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6B6E1B" w:rsidRPr="00FA7EC7" w:rsidRDefault="006B6E1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6B6E1B" w:rsidRPr="00FA7EC7" w:rsidRDefault="006B6E1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B6E1B" w:rsidRPr="0057473E" w:rsidTr="009A11C9">
        <w:tc>
          <w:tcPr>
            <w:tcW w:w="4800" w:type="dxa"/>
            <w:gridSpan w:val="2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6B6E1B" w:rsidRPr="0057473E" w:rsidTr="009A11C9">
        <w:trPr>
          <w:trHeight w:val="203"/>
        </w:trPr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Озинского района»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2678,2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6B6E1B" w:rsidRPr="0057473E" w:rsidTr="009A11C9">
        <w:trPr>
          <w:trHeight w:val="1036"/>
        </w:trPr>
        <w:tc>
          <w:tcPr>
            <w:tcW w:w="4320" w:type="dxa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Озинского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C024E" w:rsidRDefault="006B6E1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6B6E1B" w:rsidRPr="0057473E" w:rsidTr="009A11C9">
        <w:trPr>
          <w:trHeight w:val="860"/>
        </w:trPr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4A69AD" w:rsidRDefault="006B6E1B" w:rsidP="007952CC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4A69AD" w:rsidRDefault="006B6E1B" w:rsidP="007952CC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4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6B6E1B" w:rsidRPr="0057473E" w:rsidTr="009A11C9">
        <w:trPr>
          <w:trHeight w:val="588"/>
        </w:trPr>
        <w:tc>
          <w:tcPr>
            <w:tcW w:w="4320" w:type="dxa"/>
          </w:tcPr>
          <w:p w:rsidR="006B6E1B" w:rsidRPr="0057473E" w:rsidRDefault="006B6E1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230137,6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227015,1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60827,8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6B6E1B" w:rsidRPr="0057473E" w:rsidTr="009A11C9">
        <w:trPr>
          <w:trHeight w:val="529"/>
        </w:trPr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6B6E1B" w:rsidRPr="0057473E" w:rsidTr="009A11C9">
        <w:tc>
          <w:tcPr>
            <w:tcW w:w="4320" w:type="dxa"/>
            <w:vAlign w:val="bottom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158450,8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276597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16849,9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276597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9354F6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9354F6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9354F6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637B7C" w:rsidRDefault="006B6E1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6B6E1B" w:rsidRPr="0057473E" w:rsidTr="009A11C9">
        <w:tc>
          <w:tcPr>
            <w:tcW w:w="4320" w:type="dxa"/>
            <w:vAlign w:val="bottom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135693" w:rsidRDefault="006B6E1B" w:rsidP="007952CC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135693" w:rsidRDefault="006B6E1B" w:rsidP="007952CC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6897,2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3971,4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 (Школы - детские сады, школы начальные, неполные средние и средние)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Default="006B6E1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3031,0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2995,1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2499,9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2499,9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495,2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495,2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06B68" w:rsidRDefault="006B6E1B" w:rsidP="007952CC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A06B68" w:rsidRDefault="006B6E1B" w:rsidP="007952CC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937,3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124,2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(ЦОПКиТО)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9512E6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1653,6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9512E6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1653,6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79056F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7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79056F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7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79056F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79056F" w:rsidRDefault="006B6E1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79056F" w:rsidRDefault="006B6E1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6B6E1B" w:rsidRPr="0079056F" w:rsidRDefault="006B6E1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79056F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423,9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008AD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40" w:type="dxa"/>
            <w:gridSpan w:val="2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E4198" w:rsidRDefault="006B6E1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6B6E1B" w:rsidRPr="009E4198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3986,6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3906,6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E76413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E76413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>«Развитие физической культуры и спорта в Озинском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Муниципальное казенное учреждение «Централизованная бухгалтерия органов местного самоуправления Озинского муниципального района»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9512E6" w:rsidRDefault="006B6E1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9512E6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6B6E1B" w:rsidRDefault="006B6E1B" w:rsidP="007952CC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6B6E1B" w:rsidRPr="0057473E" w:rsidTr="009A11C9">
        <w:tc>
          <w:tcPr>
            <w:tcW w:w="4320" w:type="dxa"/>
          </w:tcPr>
          <w:p w:rsidR="006B6E1B" w:rsidRPr="0057473E" w:rsidRDefault="006B6E1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4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6B6E1B" w:rsidRPr="0057473E" w:rsidRDefault="006B6E1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6B6E1B" w:rsidRPr="0057473E" w:rsidRDefault="006B6E1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310801,7</w:t>
            </w:r>
          </w:p>
        </w:tc>
      </w:tr>
    </w:tbl>
    <w:p w:rsidR="006B6E1B" w:rsidRDefault="006B6E1B"/>
    <w:sectPr w:rsidR="006B6E1B" w:rsidSect="009A11C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6D14"/>
    <w:rsid w:val="00007266"/>
    <w:rsid w:val="000B4290"/>
    <w:rsid w:val="000D77F2"/>
    <w:rsid w:val="00111BC4"/>
    <w:rsid w:val="00123C89"/>
    <w:rsid w:val="00125E73"/>
    <w:rsid w:val="00127614"/>
    <w:rsid w:val="00135693"/>
    <w:rsid w:val="00137A3D"/>
    <w:rsid w:val="001533D4"/>
    <w:rsid w:val="00154EA7"/>
    <w:rsid w:val="00211A21"/>
    <w:rsid w:val="00276597"/>
    <w:rsid w:val="002A60B0"/>
    <w:rsid w:val="002B6F03"/>
    <w:rsid w:val="002D4598"/>
    <w:rsid w:val="002E202C"/>
    <w:rsid w:val="003A7CB2"/>
    <w:rsid w:val="004111E0"/>
    <w:rsid w:val="0043228F"/>
    <w:rsid w:val="004861E7"/>
    <w:rsid w:val="004A69AD"/>
    <w:rsid w:val="005008AD"/>
    <w:rsid w:val="00552071"/>
    <w:rsid w:val="0057473E"/>
    <w:rsid w:val="00592919"/>
    <w:rsid w:val="005B35BC"/>
    <w:rsid w:val="005F40AD"/>
    <w:rsid w:val="00626D14"/>
    <w:rsid w:val="00637B7C"/>
    <w:rsid w:val="0065329C"/>
    <w:rsid w:val="00654E58"/>
    <w:rsid w:val="006B3CA9"/>
    <w:rsid w:val="006B6E1B"/>
    <w:rsid w:val="006D0FE3"/>
    <w:rsid w:val="00722D55"/>
    <w:rsid w:val="00754A58"/>
    <w:rsid w:val="0079056F"/>
    <w:rsid w:val="007952CC"/>
    <w:rsid w:val="00830FEA"/>
    <w:rsid w:val="008F1918"/>
    <w:rsid w:val="009354F6"/>
    <w:rsid w:val="009512E6"/>
    <w:rsid w:val="009519B0"/>
    <w:rsid w:val="00993271"/>
    <w:rsid w:val="009A11C9"/>
    <w:rsid w:val="009E4198"/>
    <w:rsid w:val="00A06B68"/>
    <w:rsid w:val="00A93E3B"/>
    <w:rsid w:val="00AC024E"/>
    <w:rsid w:val="00AD6DDF"/>
    <w:rsid w:val="00AE7C06"/>
    <w:rsid w:val="00B35BB1"/>
    <w:rsid w:val="00B44579"/>
    <w:rsid w:val="00BB3F31"/>
    <w:rsid w:val="00BB7E13"/>
    <w:rsid w:val="00BC3653"/>
    <w:rsid w:val="00BC7FD5"/>
    <w:rsid w:val="00C673B5"/>
    <w:rsid w:val="00CB5905"/>
    <w:rsid w:val="00D47BA9"/>
    <w:rsid w:val="00D71F86"/>
    <w:rsid w:val="00E336A8"/>
    <w:rsid w:val="00E612A1"/>
    <w:rsid w:val="00E76413"/>
    <w:rsid w:val="00E9306C"/>
    <w:rsid w:val="00EA320A"/>
    <w:rsid w:val="00EB4E31"/>
    <w:rsid w:val="00F04331"/>
    <w:rsid w:val="00F77BAF"/>
    <w:rsid w:val="00FA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locked="1" w:semiHidden="0" w:uiPriority="0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93E3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93E3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A93E3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A93E3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A93E3B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93E3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A93E3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er">
    <w:name w:val="header"/>
    <w:basedOn w:val="Normal"/>
    <w:link w:val="HeaderChar1"/>
    <w:uiPriority w:val="99"/>
    <w:rsid w:val="00A93E3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3E3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A93E3B"/>
    <w:rPr>
      <w:rFonts w:ascii="Times New Roman" w:hAnsi="Times New Roman" w:cs="Times New Roman"/>
      <w:sz w:val="28"/>
      <w:szCs w:val="28"/>
      <w:lang w:eastAsia="ru-RU"/>
    </w:rPr>
  </w:style>
  <w:style w:type="paragraph" w:styleId="BlockText">
    <w:name w:val="Block Text"/>
    <w:basedOn w:val="Normal"/>
    <w:uiPriority w:val="99"/>
    <w:rsid w:val="00A93E3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TableGrid">
    <w:name w:val="Table Grid"/>
    <w:basedOn w:val="TableNormal"/>
    <w:uiPriority w:val="99"/>
    <w:rsid w:val="00A93E3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3E3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A93E3B"/>
    <w:rPr>
      <w:rFonts w:cs="Times New Roman"/>
      <w:sz w:val="28"/>
      <w:lang w:eastAsia="ru-RU"/>
    </w:rPr>
  </w:style>
  <w:style w:type="paragraph" w:styleId="BodyText2">
    <w:name w:val="Body Text 2"/>
    <w:basedOn w:val="Normal"/>
    <w:link w:val="BodyText2Char1"/>
    <w:uiPriority w:val="99"/>
    <w:rsid w:val="00A93E3B"/>
    <w:rPr>
      <w:rFonts w:ascii="Calibri" w:eastAsia="Calibri" w:hAnsi="Calibri"/>
      <w:sz w:val="28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93E3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DefaultParagraphFont"/>
    <w:uiPriority w:val="99"/>
    <w:semiHidden/>
    <w:rsid w:val="00A93E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basedOn w:val="DefaultParagraphFont"/>
    <w:uiPriority w:val="99"/>
    <w:rsid w:val="00A93E3B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A93E3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93E3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basedOn w:val="DefaultParagraphFont"/>
    <w:uiPriority w:val="99"/>
    <w:rsid w:val="00A93E3B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4">
    <w:name w:val="Знак Знак4"/>
    <w:basedOn w:val="DefaultParagraphFont"/>
    <w:uiPriority w:val="99"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3">
    <w:name w:val="Знак Знак3"/>
    <w:basedOn w:val="DefaultParagraphFont"/>
    <w:uiPriority w:val="99"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2">
    <w:name w:val="Знак Знак2"/>
    <w:basedOn w:val="DefaultParagraphFont"/>
    <w:uiPriority w:val="99"/>
    <w:rsid w:val="00A93E3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1">
    <w:name w:val="Знак Знак1"/>
    <w:basedOn w:val="DefaultParagraphFont"/>
    <w:uiPriority w:val="99"/>
    <w:rsid w:val="00A93E3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93E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3E3B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93E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93E3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17</Pages>
  <Words>7351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1</cp:lastModifiedBy>
  <cp:revision>4</cp:revision>
  <dcterms:created xsi:type="dcterms:W3CDTF">2016-03-10T12:18:00Z</dcterms:created>
  <dcterms:modified xsi:type="dcterms:W3CDTF">2016-07-26T09:42:00Z</dcterms:modified>
</cp:coreProperties>
</file>